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F6E38" w14:textId="77777777" w:rsidR="00C21510" w:rsidRDefault="00C21510" w:rsidP="00C215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SCORTON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d.1437)</w:t>
      </w:r>
    </w:p>
    <w:p w14:paraId="39B43322" w14:textId="77777777" w:rsidR="00C21510" w:rsidRDefault="00C21510" w:rsidP="00C215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Wheldrake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11A828E" w14:textId="77777777" w:rsidR="00C21510" w:rsidRDefault="00C21510" w:rsidP="00C215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0F6E50" w14:textId="77777777" w:rsidR="00C21510" w:rsidRDefault="00C21510" w:rsidP="00C215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0795AE" w14:textId="77777777" w:rsidR="00C21510" w:rsidRDefault="00C21510" w:rsidP="00C215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Dec.1437</w:t>
      </w:r>
      <w:r>
        <w:rPr>
          <w:rFonts w:ascii="Times New Roman" w:hAnsi="Times New Roman" w:cs="Times New Roman"/>
          <w:sz w:val="24"/>
          <w:szCs w:val="24"/>
        </w:rPr>
        <w:tab/>
        <w:t>He made his Will.    (W.Y.R. p.146)</w:t>
      </w:r>
    </w:p>
    <w:p w14:paraId="66060AE7" w14:textId="77777777" w:rsidR="00C21510" w:rsidRDefault="00C21510" w:rsidP="00C215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Dec.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10DD2B4B" w14:textId="77777777" w:rsidR="00C21510" w:rsidRDefault="00C21510" w:rsidP="00C215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D29AE4" w14:textId="77777777" w:rsidR="00C21510" w:rsidRDefault="00C21510" w:rsidP="00C215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8CCA9D" w14:textId="77777777" w:rsidR="00C21510" w:rsidRDefault="00C21510" w:rsidP="00C215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March 2022</w:t>
      </w:r>
    </w:p>
    <w:p w14:paraId="0D46A51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3F7B6" w14:textId="77777777" w:rsidR="00C21510" w:rsidRDefault="00C21510" w:rsidP="009139A6">
      <w:r>
        <w:separator/>
      </w:r>
    </w:p>
  </w:endnote>
  <w:endnote w:type="continuationSeparator" w:id="0">
    <w:p w14:paraId="4F437522" w14:textId="77777777" w:rsidR="00C21510" w:rsidRDefault="00C2151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E69F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508A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111B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78445" w14:textId="77777777" w:rsidR="00C21510" w:rsidRDefault="00C21510" w:rsidP="009139A6">
      <w:r>
        <w:separator/>
      </w:r>
    </w:p>
  </w:footnote>
  <w:footnote w:type="continuationSeparator" w:id="0">
    <w:p w14:paraId="44A3A8FA" w14:textId="77777777" w:rsidR="00C21510" w:rsidRDefault="00C2151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41AF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0632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7F91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510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21510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37F889"/>
  <w15:chartTrackingRefBased/>
  <w15:docId w15:val="{4166B789-82D3-473D-8A1C-DD5A75793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2022-03-07T16:41:00Z</dcterms:created>
  <dcterms:modified xsi:type="dcterms:W3CDTF">2022-03-07T16:41:00Z</dcterms:modified>
</cp:coreProperties>
</file>